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21A51" w:rsidRDefault="00321293" w:rsidP="00821A5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21293">
              <w:rPr>
                <w:b/>
                <w:sz w:val="26"/>
                <w:szCs w:val="26"/>
                <w:lang w:val="en-US"/>
              </w:rPr>
              <w:t>203C_1</w:t>
            </w:r>
            <w:r w:rsidR="00821A51">
              <w:rPr>
                <w:b/>
                <w:sz w:val="26"/>
                <w:szCs w:val="26"/>
              </w:rPr>
              <w:t>49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21293" w:rsidRDefault="00D6193C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321293">
              <w:rPr>
                <w:b/>
                <w:sz w:val="26"/>
                <w:szCs w:val="26"/>
                <w:lang w:val="en-US"/>
              </w:rPr>
              <w:t>2014742</w:t>
            </w:r>
            <w:r w:rsidR="00C44B8B" w:rsidRPr="00321293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6543D0">
        <w:rPr>
          <w:b/>
          <w:sz w:val="26"/>
          <w:szCs w:val="26"/>
        </w:rPr>
        <w:t>(</w:t>
      </w:r>
      <w:r w:rsidR="00D6193C" w:rsidRPr="00CA4B10">
        <w:rPr>
          <w:b/>
          <w:sz w:val="26"/>
          <w:szCs w:val="26"/>
        </w:rPr>
        <w:t>Кронштейн У3 3.407.1-136.3-32</w:t>
      </w:r>
      <w:r w:rsidR="006543D0">
        <w:rPr>
          <w:b/>
          <w:sz w:val="26"/>
          <w:szCs w:val="26"/>
        </w:rPr>
        <w:t>)</w:t>
      </w:r>
      <w:r w:rsidR="00B854E8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B854E8">
        <w:rPr>
          <w:b/>
          <w:sz w:val="26"/>
          <w:szCs w:val="26"/>
          <w:u w:val="single"/>
        </w:rPr>
        <w:t>203</w:t>
      </w:r>
      <w:r w:rsidR="00F115B9" w:rsidRPr="00B854E8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CA4B10">
        <w:rPr>
          <w:sz w:val="24"/>
          <w:szCs w:val="24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CA4B10">
        <w:rPr>
          <w:sz w:val="24"/>
          <w:szCs w:val="24"/>
        </w:rPr>
        <w:t>требованиям</w:t>
      </w:r>
      <w:bookmarkStart w:id="1" w:name="Поле4"/>
      <w:r w:rsidR="00B854E8">
        <w:rPr>
          <w:sz w:val="24"/>
          <w:szCs w:val="24"/>
        </w:rPr>
        <w:t xml:space="preserve"> </w:t>
      </w:r>
      <w:r w:rsidR="00CA4B10" w:rsidRPr="00CA4B10">
        <w:rPr>
          <w:sz w:val="24"/>
          <w:szCs w:val="24"/>
        </w:rPr>
        <w:t>Т</w:t>
      </w:r>
      <w:r w:rsidR="00D6193C" w:rsidRPr="00CA4B10">
        <w:rPr>
          <w:sz w:val="24"/>
          <w:szCs w:val="24"/>
        </w:rPr>
        <w:t>ипового проекта 3.407.1-136.3-32</w:t>
      </w:r>
      <w:r w:rsidR="0073431B" w:rsidRPr="00CA4B10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854E8" w:rsidRDefault="00B854E8" w:rsidP="00B854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B854E8" w:rsidRDefault="00B854E8" w:rsidP="00B854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B854E8" w:rsidRDefault="00B854E8" w:rsidP="00B854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B854E8" w:rsidRDefault="00B854E8" w:rsidP="00B854E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854E8" w:rsidRDefault="00B854E8" w:rsidP="00B854E8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854E8" w:rsidRDefault="00B854E8" w:rsidP="00B854E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B854E8" w:rsidRDefault="00B854E8" w:rsidP="00B854E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A4B10">
        <w:rPr>
          <w:sz w:val="24"/>
          <w:szCs w:val="24"/>
        </w:rPr>
        <w:t>Типового проекта 3.407.1-136.3-32</w:t>
      </w:r>
      <w:r>
        <w:rPr>
          <w:sz w:val="26"/>
          <w:szCs w:val="26"/>
        </w:rPr>
        <w:t>;</w:t>
      </w:r>
    </w:p>
    <w:p w:rsidR="00B854E8" w:rsidRDefault="00B854E8" w:rsidP="00B854E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854E8" w:rsidRDefault="00B854E8" w:rsidP="00B854E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B854E8" w:rsidRDefault="00B854E8" w:rsidP="00B854E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854E8" w:rsidRDefault="00B854E8" w:rsidP="00B854E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854E8" w:rsidRDefault="00B854E8" w:rsidP="00B854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854E8" w:rsidRDefault="00B854E8" w:rsidP="00B854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854E8" w:rsidRDefault="00B854E8" w:rsidP="00B854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B854E8" w:rsidRDefault="00B854E8" w:rsidP="00B854E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B854E8" w:rsidRDefault="00B854E8" w:rsidP="00B854E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B854E8" w:rsidRDefault="00B854E8" w:rsidP="00B854E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B854E8" w:rsidRDefault="00B854E8" w:rsidP="00B854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12811" w:rsidRPr="00B46AE8" w:rsidRDefault="00612811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133" w:rsidRDefault="00F14133">
      <w:r>
        <w:separator/>
      </w:r>
    </w:p>
  </w:endnote>
  <w:endnote w:type="continuationSeparator" w:id="0">
    <w:p w:rsidR="00F14133" w:rsidRDefault="00F14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133" w:rsidRDefault="00F14133">
      <w:r>
        <w:separator/>
      </w:r>
    </w:p>
  </w:footnote>
  <w:footnote w:type="continuationSeparator" w:id="0">
    <w:p w:rsidR="00F14133" w:rsidRDefault="00F14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AC24EE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93C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144C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293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65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0BD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43D0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07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A51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059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4E8"/>
    <w:rsid w:val="00B85AF2"/>
    <w:rsid w:val="00B87BD8"/>
    <w:rsid w:val="00B9055B"/>
    <w:rsid w:val="00B92097"/>
    <w:rsid w:val="00B92668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B10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93C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053E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56C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4133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533F6C-3DEB-4F37-9FA7-13F68ADA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0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6F32EA-B9E4-40B7-9044-C676DCA67FF3}"/>
</file>

<file path=customXml/itemProps2.xml><?xml version="1.0" encoding="utf-8"?>
<ds:datastoreItem xmlns:ds="http://schemas.openxmlformats.org/officeDocument/2006/customXml" ds:itemID="{B758E915-35DC-49F6-8939-91BD4C24DF12}"/>
</file>

<file path=customXml/itemProps3.xml><?xml version="1.0" encoding="utf-8"?>
<ds:datastoreItem xmlns:ds="http://schemas.openxmlformats.org/officeDocument/2006/customXml" ds:itemID="{CAB96AD3-4FE7-4A3E-B583-2E78749194A4}"/>
</file>

<file path=customXml/itemProps4.xml><?xml version="1.0" encoding="utf-8"?>
<ds:datastoreItem xmlns:ds="http://schemas.openxmlformats.org/officeDocument/2006/customXml" ds:itemID="{B22A5976-400D-4640-B826-63E089C0F89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25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2015-04-23T10:50:00Z</dcterms:created>
  <dcterms:modified xsi:type="dcterms:W3CDTF">2015-09-24T13:24:00Z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